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Stretford and Urmston</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Stretford and Urmston</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Stretford and Urmston</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Stretford and Urmston</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Stretford and Urmston</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6.9%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Stretford and Urmston are estimated to have a score of 1-2 on the PGSI (low-risk gambling), whilst </w:t>
      </w:r>
      <w:r w:rsidRPr="00773DF7">
        <w:rPr>
          <w:rFonts w:ascii="Libre Franklin Light" w:hAnsi="Libre Franklin Light" w:cs="Calibri Light"/>
          <w:b/>
          <w:bCs/>
          <w:color w:val="C45911" w:themeColor="accent2" w:themeShade="BF"/>
        </w:rPr>
        <w:t xml:space="preserve">4.5%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3.6%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64.9% </w:t>
      </w:r>
      <w:r w:rsidRPr="004747BF">
        <w:rPr>
          <w:rFonts w:ascii="Libre Franklin Light" w:eastAsia="Times New Roman" w:hAnsi="Libre Franklin Light" w:cs="Calibri Light"/>
        </w:rPr>
        <w:t xml:space="preserve">of those respondents classified as PGSI 8+ in Stretford and Urmston</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Stretford and Urmston is estimated to be </w:t>
      </w:r>
      <w:r w:rsidRPr="00773DF7">
        <w:rPr>
          <w:rFonts w:ascii="Libre Franklin Light" w:eastAsia="Times New Roman" w:hAnsi="Libre Franklin Light" w:cs="Calibri Light"/>
          <w:b/>
          <w:bCs/>
          <w:color w:val="C45911" w:themeColor="accent2" w:themeShade="BF"/>
        </w:rPr>
        <w:t xml:space="preserve">£2,160,017</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Stretford and Urmston</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15.0%</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Stretford and Urmston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6.9%</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Stretford and Urmston</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4.5%</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Stretford and Urmston</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3.6%</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similar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Stretford and Urmston.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Stretford and Urmston</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Stretford and Urmston.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Stretford and Urmston</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8.8%</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33.3%</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Stretford and Urmston</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64.9%</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Stretford and Urmston.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Stretford and Urmston</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6.1%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31.0%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Stretford and Urmston</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Stretford and Urmston</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62.2%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Stretford and Urmston</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Stretford and Urmston</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Stretford and Urmston</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£2,160,017</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Stretford and Urmston</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£35,183</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£727,607</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£52,123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£14,660</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£26,876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£1,303,568</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£2,160,017</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Stretford and Urmston</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Stretford and Urmston</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20.7%</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Stretford and Urmston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20.7%</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Stretford and Urmston</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25.9%</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Stretford and Urmston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2.1%</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Stretford and Urmston</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56.9%</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Stretford and Urmston</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20.7%</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Stretford and Urmston</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20.7%</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Stretford and Urmston</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25.9%</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Stretford and Urmston</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similar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2.1%</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Stretford and Urmston</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56.9%</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Stretford and Urmston</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8DEE3DA5-330A-46F0-999E-D4FF7E75C3E3}"/>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